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9F1A7" w14:textId="77777777" w:rsidR="00E7174F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  <w:highlight w:val="yellow"/>
        </w:rPr>
        <w:t>Załącznik nr 1.5 do Zarządzenia Rektora UR  nr 7/2023</w:t>
      </w:r>
    </w:p>
    <w:p w14:paraId="1B489034" w14:textId="77777777" w:rsidR="00E7174F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9D0CA05" w14:textId="77777777" w:rsidR="00E7174F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...2024/2025 - 2026/2027........................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69E30552" w14:textId="77777777" w:rsidR="00E7174F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54FFD05" w14:textId="77777777" w:rsidR="00E7174F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.......2024/2025.........</w:t>
      </w:r>
    </w:p>
    <w:p w14:paraId="28AA87AD" w14:textId="77777777" w:rsidR="00E7174F" w:rsidRDefault="00E7174F">
      <w:pPr>
        <w:spacing w:after="0" w:line="240" w:lineRule="auto"/>
        <w:rPr>
          <w:rFonts w:ascii="Corbel" w:hAnsi="Corbel"/>
          <w:sz w:val="24"/>
          <w:szCs w:val="24"/>
        </w:rPr>
      </w:pPr>
    </w:p>
    <w:p w14:paraId="3123D00A" w14:textId="77777777" w:rsidR="00E7174F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7174F" w14:paraId="1332EF94" w14:textId="77777777">
        <w:tc>
          <w:tcPr>
            <w:tcW w:w="2694" w:type="dxa"/>
            <w:vAlign w:val="center"/>
          </w:tcPr>
          <w:p w14:paraId="45F0E174" w14:textId="77777777" w:rsidR="00E7174F" w:rsidRDefault="000000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5060677" w14:textId="77777777" w:rsidR="00E7174F" w:rsidRDefault="000000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TT16DDFo00" w:eastAsia="TT16DDFo00" w:hAnsi="TT16DDFo00" w:cs="TT16DDFo00"/>
                <w:sz w:val="22"/>
              </w:rPr>
              <w:t>Technologia pracy umysłowej</w:t>
            </w:r>
          </w:p>
        </w:tc>
      </w:tr>
      <w:tr w:rsidR="00E7174F" w14:paraId="2F58FF09" w14:textId="77777777">
        <w:tc>
          <w:tcPr>
            <w:tcW w:w="2694" w:type="dxa"/>
            <w:vAlign w:val="center"/>
          </w:tcPr>
          <w:p w14:paraId="241DCD45" w14:textId="77777777" w:rsidR="00E7174F" w:rsidRDefault="000000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6589501" w14:textId="77777777" w:rsidR="00E7174F" w:rsidRDefault="00E717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7174F" w14:paraId="52C8A527" w14:textId="77777777">
        <w:tc>
          <w:tcPr>
            <w:tcW w:w="2694" w:type="dxa"/>
            <w:vAlign w:val="center"/>
          </w:tcPr>
          <w:p w14:paraId="043CD48A" w14:textId="77777777" w:rsidR="00E7174F" w:rsidRDefault="000000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CB26490" w14:textId="77777777" w:rsidR="00E7174F" w:rsidRDefault="000000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Kolegium nauk Humanistycznych</w:t>
            </w:r>
          </w:p>
        </w:tc>
      </w:tr>
      <w:tr w:rsidR="00E7174F" w14:paraId="298F400B" w14:textId="77777777">
        <w:tc>
          <w:tcPr>
            <w:tcW w:w="2694" w:type="dxa"/>
            <w:vAlign w:val="center"/>
          </w:tcPr>
          <w:p w14:paraId="7674B5E3" w14:textId="77777777" w:rsidR="00E7174F" w:rsidRDefault="000000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672B4CE" w14:textId="77777777" w:rsidR="00E7174F" w:rsidRDefault="000000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Instytut Filozofii</w:t>
            </w:r>
          </w:p>
        </w:tc>
      </w:tr>
      <w:tr w:rsidR="00E7174F" w14:paraId="35F13CBA" w14:textId="77777777">
        <w:tc>
          <w:tcPr>
            <w:tcW w:w="2694" w:type="dxa"/>
            <w:vAlign w:val="center"/>
          </w:tcPr>
          <w:p w14:paraId="7798AD8D" w14:textId="77777777" w:rsidR="00E7174F" w:rsidRDefault="000000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746E5F8" w14:textId="77777777" w:rsidR="00E7174F" w:rsidRDefault="000000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Filozofia</w:t>
            </w:r>
          </w:p>
        </w:tc>
      </w:tr>
      <w:tr w:rsidR="00E7174F" w14:paraId="013B915D" w14:textId="77777777">
        <w:tc>
          <w:tcPr>
            <w:tcW w:w="2694" w:type="dxa"/>
            <w:vAlign w:val="center"/>
          </w:tcPr>
          <w:p w14:paraId="02B3790D" w14:textId="77777777" w:rsidR="00E7174F" w:rsidRDefault="000000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379428" w14:textId="77777777" w:rsidR="00E7174F" w:rsidRDefault="00000000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 stopnia</w:t>
            </w:r>
          </w:p>
        </w:tc>
      </w:tr>
      <w:tr w:rsidR="00E7174F" w14:paraId="1E6D7B8D" w14:textId="77777777">
        <w:tc>
          <w:tcPr>
            <w:tcW w:w="2694" w:type="dxa"/>
            <w:vAlign w:val="center"/>
          </w:tcPr>
          <w:p w14:paraId="65444432" w14:textId="77777777" w:rsidR="00E7174F" w:rsidRDefault="000000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6F920D7" w14:textId="77777777" w:rsidR="00E7174F" w:rsidRDefault="00000000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ogólnoakademicki</w:t>
            </w:r>
          </w:p>
        </w:tc>
      </w:tr>
      <w:tr w:rsidR="00E7174F" w14:paraId="4961521E" w14:textId="77777777">
        <w:tc>
          <w:tcPr>
            <w:tcW w:w="2694" w:type="dxa"/>
            <w:vAlign w:val="center"/>
          </w:tcPr>
          <w:p w14:paraId="69298079" w14:textId="77777777" w:rsidR="00E7174F" w:rsidRDefault="000000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832A142" w14:textId="77777777" w:rsidR="00E7174F" w:rsidRDefault="000000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stacjonarne</w:t>
            </w:r>
          </w:p>
        </w:tc>
      </w:tr>
      <w:tr w:rsidR="00E7174F" w14:paraId="5F8BEC86" w14:textId="77777777">
        <w:tc>
          <w:tcPr>
            <w:tcW w:w="2694" w:type="dxa"/>
            <w:vAlign w:val="center"/>
          </w:tcPr>
          <w:p w14:paraId="35982D87" w14:textId="77777777" w:rsidR="00E7174F" w:rsidRDefault="000000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A176BB6" w14:textId="77777777" w:rsidR="00E7174F" w:rsidRDefault="000000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Rok I / semestr I</w:t>
            </w:r>
          </w:p>
        </w:tc>
      </w:tr>
      <w:tr w:rsidR="00E7174F" w14:paraId="07B28C82" w14:textId="77777777">
        <w:tc>
          <w:tcPr>
            <w:tcW w:w="2694" w:type="dxa"/>
            <w:vAlign w:val="center"/>
          </w:tcPr>
          <w:p w14:paraId="15FDAE7E" w14:textId="77777777" w:rsidR="00E7174F" w:rsidRDefault="000000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01BDB22" w14:textId="77777777" w:rsidR="00E7174F" w:rsidRDefault="00000000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przedmiot kształcenia ogólnego</w:t>
            </w:r>
          </w:p>
        </w:tc>
      </w:tr>
      <w:tr w:rsidR="00E7174F" w14:paraId="2AFE582D" w14:textId="77777777">
        <w:tc>
          <w:tcPr>
            <w:tcW w:w="2694" w:type="dxa"/>
            <w:vAlign w:val="center"/>
          </w:tcPr>
          <w:p w14:paraId="67C512F1" w14:textId="77777777" w:rsidR="00E7174F" w:rsidRDefault="000000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E749ED7" w14:textId="77777777" w:rsidR="00E7174F" w:rsidRDefault="000000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E7174F" w14:paraId="38EBCD6E" w14:textId="77777777">
        <w:tc>
          <w:tcPr>
            <w:tcW w:w="2694" w:type="dxa"/>
            <w:vAlign w:val="center"/>
          </w:tcPr>
          <w:p w14:paraId="7A89876B" w14:textId="77777777" w:rsidR="00E7174F" w:rsidRDefault="000000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91D023F" w14:textId="77777777" w:rsidR="00E7174F" w:rsidRDefault="00000000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Dr Marek Bosak</w:t>
            </w:r>
          </w:p>
        </w:tc>
      </w:tr>
      <w:tr w:rsidR="00E7174F" w14:paraId="71C96D97" w14:textId="77777777">
        <w:tc>
          <w:tcPr>
            <w:tcW w:w="2694" w:type="dxa"/>
            <w:vAlign w:val="center"/>
          </w:tcPr>
          <w:p w14:paraId="4934C4AF" w14:textId="77777777" w:rsidR="00E7174F" w:rsidRDefault="000000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86A519B" w14:textId="77777777" w:rsidR="00E7174F" w:rsidRDefault="00000000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Dr Marek Bosak</w:t>
            </w:r>
          </w:p>
        </w:tc>
      </w:tr>
    </w:tbl>
    <w:p w14:paraId="577E223B" w14:textId="77777777" w:rsidR="00E7174F" w:rsidRDefault="0000000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CF40C53" w14:textId="77777777" w:rsidR="00E7174F" w:rsidRDefault="00E7174F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9898C4A" w14:textId="77777777" w:rsidR="00E7174F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CD7DF4F" w14:textId="77777777" w:rsidR="00E7174F" w:rsidRDefault="00E7174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880"/>
        <w:gridCol w:w="1413"/>
        <w:gridCol w:w="851"/>
        <w:gridCol w:w="765"/>
        <w:gridCol w:w="800"/>
        <w:gridCol w:w="698"/>
        <w:gridCol w:w="916"/>
        <w:gridCol w:w="1127"/>
        <w:gridCol w:w="1355"/>
      </w:tblGrid>
      <w:tr w:rsidR="00E7174F" w14:paraId="0C2BC4CC" w14:textId="7777777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86CE" w14:textId="77777777" w:rsidR="00E7174F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CA67403" w14:textId="77777777" w:rsidR="00E7174F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7580" w14:textId="77777777" w:rsidR="00E7174F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843F" w14:textId="77777777" w:rsidR="00E7174F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B2911" w14:textId="77777777" w:rsidR="00E7174F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7C9E" w14:textId="77777777" w:rsidR="00E7174F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9496" w14:textId="77777777" w:rsidR="00E7174F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11A81" w14:textId="77777777" w:rsidR="00E7174F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A2CD" w14:textId="77777777" w:rsidR="00E7174F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6771" w14:textId="77777777" w:rsidR="00E7174F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3323" w14:textId="77777777" w:rsidR="00E7174F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E7174F" w14:paraId="1137ED15" w14:textId="777777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7BFD" w14:textId="77777777" w:rsidR="00E7174F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63D08" w14:textId="77777777" w:rsidR="00E7174F" w:rsidRDefault="00E717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FE26" w14:textId="77777777" w:rsidR="00E7174F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 audytoryjne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D206" w14:textId="77777777" w:rsidR="00E7174F" w:rsidRDefault="00E717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E36E" w14:textId="77777777" w:rsidR="00E7174F" w:rsidRDefault="00E717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D617" w14:textId="77777777" w:rsidR="00E7174F" w:rsidRDefault="00E717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161B" w14:textId="77777777" w:rsidR="00E7174F" w:rsidRDefault="00E717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FD46" w14:textId="77777777" w:rsidR="00E7174F" w:rsidRDefault="00E717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3CD3" w14:textId="77777777" w:rsidR="00E7174F" w:rsidRDefault="00E717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2EAF" w14:textId="77777777" w:rsidR="00E7174F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E7174F" w14:paraId="179B206F" w14:textId="777777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FB9F" w14:textId="77777777" w:rsidR="00E7174F" w:rsidRDefault="00E717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D70E" w14:textId="77777777" w:rsidR="00E7174F" w:rsidRDefault="00E717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1B30" w14:textId="77777777" w:rsidR="00E7174F" w:rsidRDefault="00E717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D7E1" w14:textId="77777777" w:rsidR="00E7174F" w:rsidRDefault="00E717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AB9B" w14:textId="77777777" w:rsidR="00E7174F" w:rsidRDefault="00E717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1D1F" w14:textId="77777777" w:rsidR="00E7174F" w:rsidRDefault="00E717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F080" w14:textId="77777777" w:rsidR="00E7174F" w:rsidRDefault="00E717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27DA" w14:textId="77777777" w:rsidR="00E7174F" w:rsidRDefault="00E717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CFBB" w14:textId="77777777" w:rsidR="00E7174F" w:rsidRDefault="00E717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0463" w14:textId="77777777" w:rsidR="00E7174F" w:rsidRDefault="00E717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5380D54" w14:textId="77777777" w:rsidR="00E7174F" w:rsidRDefault="00E7174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2642289" w14:textId="77777777" w:rsidR="00E7174F" w:rsidRDefault="00E7174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68DC580" w14:textId="77777777" w:rsidR="00E7174F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7DE9046" w14:textId="77777777" w:rsidR="00E7174F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10519FEE" w14:textId="77777777" w:rsidR="00E7174F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671206A" w14:textId="77777777" w:rsidR="00E7174F" w:rsidRDefault="00E7174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CF549C3" w14:textId="77777777" w:rsidR="00E7174F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91BB414" w14:textId="77777777" w:rsidR="00E7174F" w:rsidRDefault="00E7174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D82EDE" w14:textId="77777777" w:rsidR="00E7174F" w:rsidRDefault="0000000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>Forma zaliczenia - zaliczenie z oceną</w:t>
      </w:r>
    </w:p>
    <w:p w14:paraId="6E8ADF0D" w14:textId="77777777" w:rsidR="00E7174F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E7174F" w14:paraId="56271CAB" w14:textId="77777777">
        <w:tc>
          <w:tcPr>
            <w:tcW w:w="9670" w:type="dxa"/>
          </w:tcPr>
          <w:p w14:paraId="609BDED8" w14:textId="77777777" w:rsidR="00E7174F" w:rsidRDefault="00000000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0"/>
              </w:rPr>
            </w:pPr>
            <w:r>
              <w:rPr>
                <w:smallCaps w:val="0"/>
                <w:color w:val="333333"/>
              </w:rPr>
              <w:t>Student winien posiadać podstawowe umiejętności w zakresie pracy z komputerem, zaliczyć kurs przysposobienia bibliotecznego oraz posiadać czynne konto w BUR</w:t>
            </w:r>
          </w:p>
          <w:p w14:paraId="56C0FEAD" w14:textId="77777777" w:rsidR="00E7174F" w:rsidRDefault="00E7174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44F71681" w14:textId="77777777" w:rsidR="00E7174F" w:rsidRDefault="00E7174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3583A2BD" w14:textId="77777777" w:rsidR="00E7174F" w:rsidRDefault="00E7174F">
      <w:pPr>
        <w:pStyle w:val="Punktygwne"/>
        <w:spacing w:before="0" w:after="0"/>
        <w:rPr>
          <w:rFonts w:ascii="Corbel" w:hAnsi="Corbel"/>
          <w:szCs w:val="24"/>
        </w:rPr>
      </w:pPr>
    </w:p>
    <w:p w14:paraId="1607059A" w14:textId="77777777" w:rsidR="00E7174F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266EAFBA" w14:textId="77777777" w:rsidR="00E7174F" w:rsidRDefault="00E7174F">
      <w:pPr>
        <w:pStyle w:val="Punktygwne"/>
        <w:spacing w:before="0" w:after="0"/>
        <w:rPr>
          <w:rFonts w:ascii="Corbel" w:hAnsi="Corbel"/>
          <w:szCs w:val="24"/>
        </w:rPr>
      </w:pPr>
    </w:p>
    <w:p w14:paraId="7F5830AF" w14:textId="77777777" w:rsidR="00E7174F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755099AA" w14:textId="77777777" w:rsidR="00E7174F" w:rsidRDefault="00E7174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7174F" w14:paraId="235488C4" w14:textId="77777777">
        <w:tc>
          <w:tcPr>
            <w:tcW w:w="851" w:type="dxa"/>
            <w:vAlign w:val="center"/>
          </w:tcPr>
          <w:p w14:paraId="302404C5" w14:textId="77777777" w:rsidR="00E7174F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0D7D6B3" w14:textId="77777777" w:rsidR="00E7174F" w:rsidRDefault="00000000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</w:rPr>
              <w:t>Celem nauczania przedmiotu na studiach filozoficznych jest zapoznanie słuchaczy ze specyfiką pracy umysłowej oraz z wynikającymi z niej podstawowymi zasadami organizacji i higieny działalności intelektualnej. W trakcie kursu słuchacze powinni poznać efektywne metody uczenia się i zapamiętywania, strategie doboru materiałów źródłowych, techniki sporządzania notatek, techniki pisania referatów i prac naukowych. Przedmiot powinien także dostarczyć studentom podstawowej wiedzy o formalnych kryteriach, jakie muszą spełniać prace naukowe. W trakcie zajęć konwersatoryjnych studenci powinni opanować praktyczne umiejętności sporządzania przejrzystych i treściwych notatek, fiszek, pisania recenzji, pracy naukowej, pisania artykułu, wygłaszania odczytu/referatu</w:t>
            </w:r>
          </w:p>
        </w:tc>
      </w:tr>
      <w:tr w:rsidR="00E7174F" w14:paraId="77C896C5" w14:textId="77777777">
        <w:tc>
          <w:tcPr>
            <w:tcW w:w="851" w:type="dxa"/>
            <w:vAlign w:val="center"/>
          </w:tcPr>
          <w:p w14:paraId="7D0F84DE" w14:textId="77777777" w:rsidR="00E7174F" w:rsidRDefault="0000000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14:paraId="5769254B" w14:textId="77777777" w:rsidR="00E7174F" w:rsidRDefault="00E717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7174F" w14:paraId="0FFE3B84" w14:textId="77777777">
        <w:tc>
          <w:tcPr>
            <w:tcW w:w="851" w:type="dxa"/>
            <w:vAlign w:val="center"/>
          </w:tcPr>
          <w:p w14:paraId="654CEC50" w14:textId="77777777" w:rsidR="00E7174F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5312B6DE" w14:textId="77777777" w:rsidR="00E7174F" w:rsidRDefault="00E717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73DFAC4" w14:textId="77777777" w:rsidR="00E7174F" w:rsidRDefault="00E7174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FC9F371" w14:textId="77777777" w:rsidR="00E7174F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518CFF68" w14:textId="77777777" w:rsidR="00E7174F" w:rsidRDefault="00E7174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E7174F" w14:paraId="1229EEAA" w14:textId="77777777">
        <w:tc>
          <w:tcPr>
            <w:tcW w:w="1701" w:type="dxa"/>
            <w:vAlign w:val="center"/>
          </w:tcPr>
          <w:p w14:paraId="292F0BF4" w14:textId="77777777" w:rsidR="00E7174F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0CEA5AF2" w14:textId="77777777" w:rsidR="00E7174F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15AFBE73" w14:textId="77777777" w:rsidR="00E7174F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7174F" w14:paraId="62667818" w14:textId="77777777">
        <w:tc>
          <w:tcPr>
            <w:tcW w:w="1701" w:type="dxa"/>
          </w:tcPr>
          <w:p w14:paraId="6DB59BAA" w14:textId="77777777" w:rsidR="00E7174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 1</w:t>
            </w:r>
          </w:p>
        </w:tc>
        <w:tc>
          <w:tcPr>
            <w:tcW w:w="6096" w:type="dxa"/>
          </w:tcPr>
          <w:p w14:paraId="6B21B387" w14:textId="77777777" w:rsidR="00E7174F" w:rsidRDefault="000000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 zaawansowanym stopniu:</w:t>
            </w:r>
          </w:p>
          <w:p w14:paraId="06F13C1B" w14:textId="77777777" w:rsidR="00E7174F" w:rsidRDefault="000000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absolwent zna i rozumie: podstawowe ekonomiczne, prawne, etyczne uwarunkowania działalności naukowej oraz zasady publikacji tekstu naukowego i podstawowe pojęcia i zasady z zakresu ochrony prawa autorskiego</w:t>
            </w:r>
          </w:p>
        </w:tc>
        <w:tc>
          <w:tcPr>
            <w:tcW w:w="1873" w:type="dxa"/>
          </w:tcPr>
          <w:p w14:paraId="6F9B873C" w14:textId="77777777" w:rsidR="00E7174F" w:rsidRDefault="00E7174F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3CA0082D" w14:textId="77777777" w:rsidR="00E7174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z w:val="20"/>
                <w:szCs w:val="20"/>
              </w:rPr>
              <w:t>K_W04</w:t>
            </w:r>
          </w:p>
        </w:tc>
      </w:tr>
      <w:tr w:rsidR="00E7174F" w14:paraId="01DFA78D" w14:textId="77777777">
        <w:tc>
          <w:tcPr>
            <w:tcW w:w="1701" w:type="dxa"/>
          </w:tcPr>
          <w:p w14:paraId="101A1114" w14:textId="77777777" w:rsidR="00E7174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 2</w:t>
            </w:r>
          </w:p>
        </w:tc>
        <w:tc>
          <w:tcPr>
            <w:tcW w:w="6096" w:type="dxa"/>
          </w:tcPr>
          <w:p w14:paraId="530DF65E" w14:textId="77777777" w:rsidR="00E7174F" w:rsidRDefault="000000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Corbel" w:hAnsi="Corbel"/>
                <w:sz w:val="24"/>
                <w:szCs w:val="24"/>
              </w:rPr>
              <w:t>absolwent potrafi:</w:t>
            </w:r>
            <w:r>
              <w:rPr>
                <w:rFonts w:ascii="Times New Roman" w:hAnsi="Times New Roman"/>
              </w:rPr>
              <w:t xml:space="preserve"> dobierać i stosować  w pracy umysłowej właściwe metody i narzędzia w tym zaawansowane techniki informacyjno-komunikacyjne; wyszukiwać, analizować, oceniać, selekcjonować i wykorzystywać informacje ze źródeł pisanych i elektronicznych</w:t>
            </w:r>
          </w:p>
        </w:tc>
        <w:tc>
          <w:tcPr>
            <w:tcW w:w="1873" w:type="dxa"/>
          </w:tcPr>
          <w:p w14:paraId="59B166A3" w14:textId="77777777" w:rsidR="00E7174F" w:rsidRDefault="00E7174F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05BB6A0A" w14:textId="77777777" w:rsidR="00E7174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 w:val="20"/>
                <w:szCs w:val="20"/>
              </w:rPr>
              <w:t>K_U01</w:t>
            </w:r>
          </w:p>
        </w:tc>
      </w:tr>
      <w:tr w:rsidR="00E7174F" w14:paraId="13E94830" w14:textId="77777777">
        <w:tc>
          <w:tcPr>
            <w:tcW w:w="1701" w:type="dxa"/>
          </w:tcPr>
          <w:p w14:paraId="7C2B7C40" w14:textId="77777777" w:rsidR="00E7174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 3</w:t>
            </w:r>
          </w:p>
        </w:tc>
        <w:tc>
          <w:tcPr>
            <w:tcW w:w="6096" w:type="dxa"/>
          </w:tcPr>
          <w:p w14:paraId="2B4A8DA7" w14:textId="77777777" w:rsidR="00E7174F" w:rsidRDefault="000000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Corbel" w:hAnsi="Corbel"/>
                <w:sz w:val="24"/>
                <w:szCs w:val="24"/>
              </w:rPr>
              <w:t>absolwent potrafi</w:t>
            </w:r>
            <w:r>
              <w:rPr>
                <w:rFonts w:ascii="Times New Roman" w:hAnsi="Times New Roman"/>
              </w:rPr>
              <w:t xml:space="preserve"> - rozpoznawać odmienne stanowiska światopoglądowe i wyobrażenia kulturowe na poziomie umożliwiającym dialog między nimi; stosować typowe strategie argumentacyjne, konstruować argumenty krytyczne, formułować odpowiedzi na krytykę; słuchać ze zrozumieniem ustnych prezentacji idei i argumentów filozoficznych, analizować te idee i argumenty (uzasadniać i krytykować), wykrywać zależności między tezami oraz zależności między ideami filozoficznymi a procesami społecznymi i kulturalnymi </w:t>
            </w:r>
          </w:p>
        </w:tc>
        <w:tc>
          <w:tcPr>
            <w:tcW w:w="1873" w:type="dxa"/>
          </w:tcPr>
          <w:p w14:paraId="66290786" w14:textId="77777777" w:rsidR="00E7174F" w:rsidRDefault="00000000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K_U02</w:t>
            </w:r>
          </w:p>
          <w:p w14:paraId="4F1280F0" w14:textId="77777777" w:rsidR="00E7174F" w:rsidRDefault="00E717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7174F" w14:paraId="0CC58F4A" w14:textId="77777777">
        <w:tc>
          <w:tcPr>
            <w:tcW w:w="1701" w:type="dxa"/>
          </w:tcPr>
          <w:p w14:paraId="77831A79" w14:textId="77777777" w:rsidR="00E7174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 4</w:t>
            </w:r>
          </w:p>
        </w:tc>
        <w:tc>
          <w:tcPr>
            <w:tcW w:w="6096" w:type="dxa"/>
          </w:tcPr>
          <w:p w14:paraId="7B9B8745" w14:textId="77777777" w:rsidR="00E7174F" w:rsidRDefault="000000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absolwent potrafi: prowadzić pracę badawczą pod kierunkiem opiekuna naukowego lub kierownika zespołu badawczego; efektywnie organizować własną pracę i oceniać stopnia jej zaawansowania; samodzielnego podejmować i inicjować proste działania badawcze</w:t>
            </w:r>
          </w:p>
        </w:tc>
        <w:tc>
          <w:tcPr>
            <w:tcW w:w="1873" w:type="dxa"/>
          </w:tcPr>
          <w:p w14:paraId="18A150E3" w14:textId="77777777" w:rsidR="00E7174F" w:rsidRDefault="00000000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K_U03</w:t>
            </w:r>
          </w:p>
          <w:p w14:paraId="7FA8E0D0" w14:textId="77777777" w:rsidR="00E7174F" w:rsidRDefault="00E717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7174F" w14:paraId="5E2240CC" w14:textId="77777777">
        <w:tc>
          <w:tcPr>
            <w:tcW w:w="1701" w:type="dxa"/>
          </w:tcPr>
          <w:p w14:paraId="1216C9F3" w14:textId="77777777" w:rsidR="00E7174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 5</w:t>
            </w:r>
          </w:p>
        </w:tc>
        <w:tc>
          <w:tcPr>
            <w:tcW w:w="6096" w:type="dxa"/>
          </w:tcPr>
          <w:p w14:paraId="0F4E2E5F" w14:textId="77777777" w:rsidR="00E7174F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absolwent jest gotów do: krytycznej oceny posiadanej przez siebie wiedzy, przyjmowania nowych idei, zmiany opinii w świetle dostępnych danych i argumentów; do formułowania propozycji rozwiązania rozpoznanych problemów</w:t>
            </w:r>
          </w:p>
        </w:tc>
        <w:tc>
          <w:tcPr>
            <w:tcW w:w="1873" w:type="dxa"/>
          </w:tcPr>
          <w:p w14:paraId="4555A3BD" w14:textId="77777777" w:rsidR="00E7174F" w:rsidRDefault="00000000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K_K01</w:t>
            </w:r>
          </w:p>
          <w:p w14:paraId="01777077" w14:textId="77777777" w:rsidR="00E7174F" w:rsidRDefault="00E717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7174F" w14:paraId="2875897E" w14:textId="77777777">
        <w:tc>
          <w:tcPr>
            <w:tcW w:w="1701" w:type="dxa"/>
          </w:tcPr>
          <w:p w14:paraId="631CBB75" w14:textId="77777777" w:rsidR="00E7174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 6</w:t>
            </w:r>
          </w:p>
        </w:tc>
        <w:tc>
          <w:tcPr>
            <w:tcW w:w="6096" w:type="dxa"/>
          </w:tcPr>
          <w:p w14:paraId="60506BA4" w14:textId="77777777" w:rsidR="00E7174F" w:rsidRDefault="000000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absolwent jest gotów do: działań na rzecz zachowania dziedzictwa filozoficznego i brania odpowiedzialności za trafność przekazywanej wiedzy; ciągłego dokształcania i rozwoju zawodowego</w:t>
            </w:r>
          </w:p>
        </w:tc>
        <w:tc>
          <w:tcPr>
            <w:tcW w:w="1873" w:type="dxa"/>
          </w:tcPr>
          <w:p w14:paraId="083E6140" w14:textId="77777777" w:rsidR="00E7174F" w:rsidRDefault="00000000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K_K03</w:t>
            </w:r>
          </w:p>
          <w:p w14:paraId="5C259297" w14:textId="77777777" w:rsidR="00E7174F" w:rsidRDefault="00E7174F">
            <w:pPr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0286A0F" w14:textId="77777777" w:rsidR="00E7174F" w:rsidRDefault="00E7174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799FA2" w14:textId="77777777" w:rsidR="00E7174F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9EDF00D" w14:textId="77777777" w:rsidR="00E7174F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381F19A2" w14:textId="77777777" w:rsidR="00E7174F" w:rsidRDefault="00E7174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74F" w14:paraId="28CA8763" w14:textId="77777777">
        <w:tc>
          <w:tcPr>
            <w:tcW w:w="9639" w:type="dxa"/>
          </w:tcPr>
          <w:p w14:paraId="1C273FE2" w14:textId="77777777" w:rsidR="00E7174F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7174F" w14:paraId="52512BA2" w14:textId="77777777">
        <w:tc>
          <w:tcPr>
            <w:tcW w:w="9639" w:type="dxa"/>
          </w:tcPr>
          <w:p w14:paraId="7CB8A2F9" w14:textId="77777777" w:rsidR="00E7174F" w:rsidRDefault="00E7174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E7174F" w14:paraId="1EB83125" w14:textId="77777777">
        <w:tc>
          <w:tcPr>
            <w:tcW w:w="9639" w:type="dxa"/>
          </w:tcPr>
          <w:p w14:paraId="0F03C563" w14:textId="77777777" w:rsidR="00E7174F" w:rsidRDefault="00000000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  <w:tr w:rsidR="00E7174F" w14:paraId="548D1177" w14:textId="77777777">
        <w:tc>
          <w:tcPr>
            <w:tcW w:w="9639" w:type="dxa"/>
          </w:tcPr>
          <w:p w14:paraId="1B422B8A" w14:textId="77777777" w:rsidR="00E7174F" w:rsidRDefault="00E7174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2E3F53F" w14:textId="77777777" w:rsidR="00E7174F" w:rsidRDefault="00E7174F">
      <w:pPr>
        <w:spacing w:after="0" w:line="240" w:lineRule="auto"/>
        <w:rPr>
          <w:rFonts w:ascii="Corbel" w:hAnsi="Corbel"/>
          <w:sz w:val="24"/>
          <w:szCs w:val="24"/>
        </w:rPr>
      </w:pPr>
    </w:p>
    <w:p w14:paraId="3E4444C2" w14:textId="77777777" w:rsidR="00E7174F" w:rsidRDefault="000000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C0E9C45" w14:textId="77777777" w:rsidR="00E7174F" w:rsidRDefault="00E7174F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E7174F" w14:paraId="5840E360" w14:textId="77777777">
        <w:tc>
          <w:tcPr>
            <w:tcW w:w="9639" w:type="dxa"/>
            <w:shd w:val="clear" w:color="auto" w:fill="auto"/>
          </w:tcPr>
          <w:p w14:paraId="378DDC15" w14:textId="77777777" w:rsidR="00E7174F" w:rsidRDefault="00000000">
            <w:pPr>
              <w:pStyle w:val="Tekstpodstawowy"/>
              <w:snapToGrid w:val="0"/>
              <w:rPr>
                <w:b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7174F" w14:paraId="499EE921" w14:textId="77777777">
        <w:tc>
          <w:tcPr>
            <w:tcW w:w="9639" w:type="dxa"/>
            <w:shd w:val="clear" w:color="auto" w:fill="auto"/>
          </w:tcPr>
          <w:p w14:paraId="4C5FBA3B" w14:textId="77777777" w:rsidR="00E7174F" w:rsidRDefault="00000000">
            <w:pPr>
              <w:pStyle w:val="Tekstpodstawowy"/>
              <w:snapToGrid w:val="0"/>
            </w:pPr>
            <w:r>
              <w:rPr>
                <w:b/>
              </w:rPr>
              <w:t>Specyfika pracy umysłowej wśród innych postaci działalności człowieka</w:t>
            </w:r>
          </w:p>
          <w:p w14:paraId="0F7859E7" w14:textId="77777777" w:rsidR="00E7174F" w:rsidRDefault="00000000">
            <w:pPr>
              <w:pStyle w:val="Tekstpodstawowy"/>
              <w:ind w:left="459"/>
            </w:pPr>
            <w:r>
              <w:t>Praca umysłowa wśród innych form działalności człowieka</w:t>
            </w:r>
          </w:p>
          <w:p w14:paraId="171DBF0C" w14:textId="77777777" w:rsidR="00E7174F" w:rsidRDefault="00000000">
            <w:pPr>
              <w:pStyle w:val="Tekstpodstawowy"/>
              <w:ind w:left="459"/>
            </w:pPr>
            <w:r>
              <w:t>Podstawy psychologiczne sprawności pracy umysłowej</w:t>
            </w:r>
          </w:p>
          <w:p w14:paraId="6B36F7D0" w14:textId="77777777" w:rsidR="00E7174F" w:rsidRDefault="00000000">
            <w:pPr>
              <w:pStyle w:val="Tekstpodstawowy"/>
              <w:ind w:left="851"/>
            </w:pPr>
            <w:r>
              <w:t>Zainteresowanie i koncentracja uwagi</w:t>
            </w:r>
          </w:p>
          <w:p w14:paraId="36CDD934" w14:textId="77777777" w:rsidR="00E7174F" w:rsidRDefault="00000000">
            <w:pPr>
              <w:pStyle w:val="Tekstpodstawowy"/>
              <w:ind w:left="851"/>
            </w:pPr>
            <w:r>
              <w:t>Koncentracja uwagi w polu wewnętrznym</w:t>
            </w:r>
          </w:p>
          <w:p w14:paraId="12127670" w14:textId="77777777" w:rsidR="00E7174F" w:rsidRDefault="00000000">
            <w:pPr>
              <w:pStyle w:val="Tekstpodstawowy"/>
              <w:ind w:left="851"/>
            </w:pPr>
            <w:r>
              <w:t>Koncentracja uwagi w czasie czytania</w:t>
            </w:r>
          </w:p>
          <w:p w14:paraId="6956524B" w14:textId="77777777" w:rsidR="00E7174F" w:rsidRDefault="00000000">
            <w:pPr>
              <w:pStyle w:val="Tekstpodstawowy"/>
              <w:ind w:left="851"/>
            </w:pPr>
            <w:r>
              <w:t>Koncentracja uwagi przy rozwiązywaniu problemów</w:t>
            </w:r>
          </w:p>
          <w:p w14:paraId="2F9FFC83" w14:textId="77777777" w:rsidR="00E7174F" w:rsidRDefault="00000000">
            <w:pPr>
              <w:pStyle w:val="Tekstpodstawowy"/>
              <w:ind w:left="851"/>
            </w:pPr>
            <w:r>
              <w:t>Plusy i minusy sytuacji problemowych</w:t>
            </w:r>
          </w:p>
          <w:p w14:paraId="27A6EB55" w14:textId="77777777" w:rsidR="00E7174F" w:rsidRDefault="00000000">
            <w:pPr>
              <w:pStyle w:val="Tekstpodstawowy"/>
              <w:snapToGrid w:val="0"/>
              <w:ind w:left="426"/>
            </w:pPr>
            <w:r>
              <w:t>Higiena i wypoczynek w pracy umysłowej</w:t>
            </w:r>
          </w:p>
        </w:tc>
      </w:tr>
      <w:tr w:rsidR="00E7174F" w14:paraId="609951A4" w14:textId="77777777">
        <w:tc>
          <w:tcPr>
            <w:tcW w:w="9639" w:type="dxa"/>
            <w:shd w:val="clear" w:color="auto" w:fill="auto"/>
          </w:tcPr>
          <w:p w14:paraId="70627B3D" w14:textId="77777777" w:rsidR="00E7174F" w:rsidRDefault="00000000">
            <w:pPr>
              <w:pStyle w:val="Tekstpodstawowy"/>
              <w:shd w:val="clear" w:color="auto" w:fill="FFFFFF"/>
              <w:snapToGrid w:val="0"/>
            </w:pPr>
            <w:r>
              <w:rPr>
                <w:b/>
              </w:rPr>
              <w:t>Technika umiejętnego czytania</w:t>
            </w:r>
          </w:p>
          <w:p w14:paraId="0D1ED4B7" w14:textId="77777777" w:rsidR="00E7174F" w:rsidRDefault="00000000">
            <w:pPr>
              <w:pStyle w:val="Tekstpodstawowy"/>
              <w:shd w:val="clear" w:color="auto" w:fill="FFFFFF"/>
              <w:ind w:left="720"/>
            </w:pPr>
            <w:r>
              <w:t>Dobór materiałów źródłowych</w:t>
            </w:r>
          </w:p>
          <w:p w14:paraId="72D32634" w14:textId="77777777" w:rsidR="00E7174F" w:rsidRDefault="00000000">
            <w:pPr>
              <w:pStyle w:val="Tekstpodstawowy"/>
              <w:shd w:val="clear" w:color="auto" w:fill="FFFFFF"/>
              <w:ind w:left="1440"/>
            </w:pPr>
            <w:r>
              <w:t>Strategia czytania</w:t>
            </w:r>
          </w:p>
          <w:p w14:paraId="296D7BCC" w14:textId="77777777" w:rsidR="00E7174F" w:rsidRDefault="00000000">
            <w:pPr>
              <w:pStyle w:val="Tekstpodstawowy"/>
              <w:shd w:val="clear" w:color="auto" w:fill="FFFFFF"/>
              <w:ind w:left="1440"/>
            </w:pPr>
            <w:r>
              <w:t>Wydawnictwa bibliograficzne, katalogi</w:t>
            </w:r>
          </w:p>
          <w:p w14:paraId="683311F4" w14:textId="77777777" w:rsidR="00E7174F" w:rsidRDefault="00000000">
            <w:pPr>
              <w:pStyle w:val="Tekstpodstawowy"/>
              <w:shd w:val="clear" w:color="auto" w:fill="FFFFFF"/>
              <w:ind w:left="1440"/>
            </w:pPr>
            <w:r>
              <w:lastRenderedPageBreak/>
              <w:t>Cyfrowe źródła informacji naukowej</w:t>
            </w:r>
          </w:p>
          <w:p w14:paraId="0A44BD79" w14:textId="77777777" w:rsidR="00E7174F" w:rsidRDefault="00000000">
            <w:pPr>
              <w:pStyle w:val="Tekstpodstawowy"/>
              <w:shd w:val="clear" w:color="auto" w:fill="FFFFFF"/>
              <w:ind w:left="720"/>
            </w:pPr>
            <w:r>
              <w:t xml:space="preserve">Korzystanie z literatury źródłowej, podręczników i czasopism. </w:t>
            </w:r>
          </w:p>
          <w:p w14:paraId="0A2579CA" w14:textId="77777777" w:rsidR="00E7174F" w:rsidRDefault="00000000">
            <w:pPr>
              <w:pStyle w:val="Tekstpodstawowy"/>
              <w:shd w:val="clear" w:color="auto" w:fill="FFFFFF"/>
              <w:ind w:left="1440"/>
            </w:pPr>
            <w:r>
              <w:t>Czytanie orientacyjne</w:t>
            </w:r>
          </w:p>
          <w:p w14:paraId="5ABE0203" w14:textId="77777777" w:rsidR="00E7174F" w:rsidRDefault="00000000">
            <w:pPr>
              <w:pStyle w:val="Tekstpodstawowy"/>
              <w:shd w:val="clear" w:color="auto" w:fill="FFFFFF"/>
              <w:ind w:left="1440"/>
            </w:pPr>
            <w:r>
              <w:t>Czytanie „badalne”</w:t>
            </w:r>
          </w:p>
          <w:p w14:paraId="46601FCE" w14:textId="77777777" w:rsidR="00E7174F" w:rsidRDefault="00000000">
            <w:pPr>
              <w:pStyle w:val="Tekstpodstawowy"/>
              <w:shd w:val="clear" w:color="auto" w:fill="FFFFFF"/>
              <w:ind w:left="1440"/>
            </w:pPr>
            <w:r>
              <w:t>Czytanie krytyczne</w:t>
            </w:r>
          </w:p>
          <w:p w14:paraId="70B0FF32" w14:textId="77777777" w:rsidR="00E7174F" w:rsidRDefault="00000000">
            <w:pPr>
              <w:pStyle w:val="Tekstpodstawowy"/>
              <w:shd w:val="clear" w:color="auto" w:fill="FFFFFF"/>
              <w:ind w:left="1440"/>
            </w:pPr>
            <w:r>
              <w:t>Podkreślenia i zakładki</w:t>
            </w:r>
          </w:p>
          <w:p w14:paraId="513B0771" w14:textId="77777777" w:rsidR="00E7174F" w:rsidRDefault="00000000">
            <w:pPr>
              <w:pStyle w:val="Tekstpodstawowy"/>
              <w:shd w:val="clear" w:color="auto" w:fill="FFFFFF"/>
              <w:snapToGrid w:val="0"/>
              <w:ind w:left="720"/>
            </w:pPr>
            <w:r>
              <w:t xml:space="preserve">Sztuka aktywnego czytania. </w:t>
            </w:r>
          </w:p>
        </w:tc>
      </w:tr>
      <w:tr w:rsidR="00E7174F" w14:paraId="35EC2AA4" w14:textId="77777777">
        <w:tc>
          <w:tcPr>
            <w:tcW w:w="9639" w:type="dxa"/>
            <w:shd w:val="clear" w:color="auto" w:fill="auto"/>
          </w:tcPr>
          <w:p w14:paraId="74DDE760" w14:textId="77777777" w:rsidR="00E7174F" w:rsidRDefault="00000000">
            <w:pPr>
              <w:pStyle w:val="Tekstpodstawowy"/>
              <w:snapToGrid w:val="0"/>
            </w:pPr>
            <w:r>
              <w:rPr>
                <w:b/>
              </w:rPr>
              <w:lastRenderedPageBreak/>
              <w:t>Metody zapamiętywania</w:t>
            </w:r>
          </w:p>
          <w:p w14:paraId="0002562C" w14:textId="77777777" w:rsidR="00E7174F" w:rsidRDefault="00000000">
            <w:pPr>
              <w:pStyle w:val="Tekstpodstawowy"/>
              <w:ind w:left="351"/>
            </w:pPr>
            <w:r>
              <w:t>Metoda zapamiętywania niedosłownego</w:t>
            </w:r>
          </w:p>
          <w:p w14:paraId="74B0990B" w14:textId="77777777" w:rsidR="00E7174F" w:rsidRDefault="00000000">
            <w:pPr>
              <w:pStyle w:val="Tekstpodstawowy"/>
              <w:snapToGrid w:val="0"/>
              <w:ind w:left="351"/>
            </w:pPr>
            <w:r>
              <w:t>Metoda zapamiętywania dosłownego</w:t>
            </w:r>
          </w:p>
        </w:tc>
      </w:tr>
      <w:tr w:rsidR="00E7174F" w14:paraId="085FB5E7" w14:textId="77777777">
        <w:tc>
          <w:tcPr>
            <w:tcW w:w="9639" w:type="dxa"/>
            <w:shd w:val="clear" w:color="auto" w:fill="auto"/>
          </w:tcPr>
          <w:p w14:paraId="402CAFB8" w14:textId="77777777" w:rsidR="00E7174F" w:rsidRDefault="00000000">
            <w:pPr>
              <w:pStyle w:val="Tekstpodstawowy"/>
              <w:snapToGrid w:val="0"/>
            </w:pPr>
            <w:r>
              <w:rPr>
                <w:b/>
              </w:rPr>
              <w:t>Sporządzanie i wykorzystywanie notatek</w:t>
            </w:r>
          </w:p>
          <w:p w14:paraId="0D5DED07" w14:textId="77777777" w:rsidR="00E7174F" w:rsidRDefault="00000000">
            <w:pPr>
              <w:pStyle w:val="Tekstpodstawowy"/>
              <w:ind w:left="720"/>
            </w:pPr>
            <w:r>
              <w:t>Rodzaje notatek</w:t>
            </w:r>
          </w:p>
          <w:p w14:paraId="675AEE72" w14:textId="77777777" w:rsidR="00E7174F" w:rsidRDefault="00000000">
            <w:pPr>
              <w:pStyle w:val="Tekstpodstawowy"/>
              <w:shd w:val="clear" w:color="auto" w:fill="FFFFFF"/>
              <w:ind w:left="1440"/>
            </w:pPr>
            <w:r>
              <w:t>Notatka z wykładu</w:t>
            </w:r>
          </w:p>
          <w:p w14:paraId="267A8181" w14:textId="77777777" w:rsidR="00E7174F" w:rsidRDefault="00000000">
            <w:pPr>
              <w:pStyle w:val="Tekstpodstawowy"/>
              <w:shd w:val="clear" w:color="auto" w:fill="FFFFFF"/>
              <w:ind w:left="1440"/>
            </w:pPr>
            <w:r>
              <w:t>Notatka do ćwiczeń</w:t>
            </w:r>
          </w:p>
          <w:p w14:paraId="44C6EF88" w14:textId="77777777" w:rsidR="00E7174F" w:rsidRDefault="00000000">
            <w:pPr>
              <w:pStyle w:val="Tekstpodstawowy"/>
              <w:shd w:val="clear" w:color="auto" w:fill="FFFFFF"/>
              <w:ind w:left="1440"/>
            </w:pPr>
            <w:r>
              <w:t>Notatki bibliograficzne, terminologiczne, wykazy</w:t>
            </w:r>
          </w:p>
          <w:p w14:paraId="1EDFFAB1" w14:textId="77777777" w:rsidR="00E7174F" w:rsidRDefault="00000000">
            <w:pPr>
              <w:pStyle w:val="Tekstpodstawowy"/>
              <w:shd w:val="clear" w:color="auto" w:fill="FFFFFF"/>
              <w:ind w:left="1440"/>
            </w:pPr>
            <w:r>
              <w:t>Mapy myśli</w:t>
            </w:r>
          </w:p>
          <w:p w14:paraId="11A11A51" w14:textId="77777777" w:rsidR="00E7174F" w:rsidRDefault="00000000">
            <w:pPr>
              <w:pStyle w:val="Tekstpodstawowy"/>
              <w:shd w:val="clear" w:color="auto" w:fill="FFFFFF"/>
              <w:ind w:left="1440"/>
            </w:pPr>
            <w:r>
              <w:t>Praca w grupie</w:t>
            </w:r>
          </w:p>
          <w:p w14:paraId="6C7B49E0" w14:textId="77777777" w:rsidR="00E7174F" w:rsidRDefault="00000000">
            <w:pPr>
              <w:pStyle w:val="Tekstpodstawowy"/>
              <w:shd w:val="clear" w:color="auto" w:fill="FFFFFF"/>
              <w:ind w:left="720"/>
            </w:pPr>
            <w:r>
              <w:t>Właściwa postać notatek oraz najczęściej popełniane błędy</w:t>
            </w:r>
          </w:p>
          <w:p w14:paraId="50CDF5E8" w14:textId="77777777" w:rsidR="00E7174F" w:rsidRDefault="00000000">
            <w:pPr>
              <w:pStyle w:val="Tekstpodstawowy"/>
              <w:shd w:val="clear" w:color="auto" w:fill="FFFFFF"/>
              <w:snapToGrid w:val="0"/>
              <w:ind w:left="720"/>
            </w:pPr>
            <w:r>
              <w:t>Klasyfikacja i przechowywanie notatek</w:t>
            </w:r>
          </w:p>
        </w:tc>
      </w:tr>
      <w:tr w:rsidR="00E7174F" w14:paraId="739B19CA" w14:textId="77777777">
        <w:tc>
          <w:tcPr>
            <w:tcW w:w="9639" w:type="dxa"/>
            <w:shd w:val="clear" w:color="auto" w:fill="auto"/>
          </w:tcPr>
          <w:p w14:paraId="5AD2129E" w14:textId="77777777" w:rsidR="00E7174F" w:rsidRDefault="00000000">
            <w:pPr>
              <w:pStyle w:val="Tekstpodstawowy"/>
              <w:shd w:val="clear" w:color="auto" w:fill="FFFFFF"/>
              <w:snapToGrid w:val="0"/>
            </w:pPr>
            <w:r>
              <w:rPr>
                <w:b/>
              </w:rPr>
              <w:t>Wypowiedzi ustne odczyty i referaty</w:t>
            </w:r>
          </w:p>
          <w:p w14:paraId="48211DFA" w14:textId="77777777" w:rsidR="00E7174F" w:rsidRDefault="00000000">
            <w:pPr>
              <w:pStyle w:val="Tekstpodstawowy"/>
              <w:shd w:val="clear" w:color="auto" w:fill="FFFFFF"/>
              <w:ind w:left="720"/>
            </w:pPr>
            <w:r>
              <w:t>Wypowiedzi</w:t>
            </w:r>
          </w:p>
          <w:p w14:paraId="3987CCD9" w14:textId="77777777" w:rsidR="00E7174F" w:rsidRDefault="00000000">
            <w:pPr>
              <w:pStyle w:val="Tekstpodstawowy"/>
              <w:shd w:val="clear" w:color="auto" w:fill="FFFFFF"/>
              <w:ind w:left="1440"/>
            </w:pPr>
            <w:r>
              <w:t>Plan ustnej wypowiedzi (logika wywodu)</w:t>
            </w:r>
          </w:p>
          <w:p w14:paraId="29CA702F" w14:textId="77777777" w:rsidR="00E7174F" w:rsidRDefault="00000000">
            <w:pPr>
              <w:pStyle w:val="Tekstpodstawowy"/>
              <w:shd w:val="clear" w:color="auto" w:fill="FFFFFF"/>
              <w:ind w:left="1440"/>
            </w:pPr>
            <w:r>
              <w:t>Podkreślenie najważniejszych treści wypowiedzi</w:t>
            </w:r>
          </w:p>
          <w:p w14:paraId="563E7C43" w14:textId="77777777" w:rsidR="00E7174F" w:rsidRDefault="00000000">
            <w:pPr>
              <w:pStyle w:val="Tekstpodstawowy"/>
              <w:shd w:val="clear" w:color="auto" w:fill="FFFFFF"/>
              <w:ind w:left="1440"/>
            </w:pPr>
            <w:r>
              <w:t>Podsumowanie</w:t>
            </w:r>
          </w:p>
          <w:p w14:paraId="3631F13B" w14:textId="77777777" w:rsidR="00E7174F" w:rsidRDefault="00000000">
            <w:pPr>
              <w:pStyle w:val="Tekstpodstawowy"/>
              <w:shd w:val="clear" w:color="auto" w:fill="FFFFFF"/>
              <w:ind w:left="720"/>
            </w:pPr>
            <w:r>
              <w:t>Dyskusje</w:t>
            </w:r>
          </w:p>
          <w:p w14:paraId="35002493" w14:textId="77777777" w:rsidR="00E7174F" w:rsidRDefault="00000000">
            <w:pPr>
              <w:pStyle w:val="Tekstpodstawowy"/>
              <w:shd w:val="clear" w:color="auto" w:fill="FFFFFF"/>
              <w:ind w:left="1440"/>
            </w:pPr>
            <w:r>
              <w:t>Błąd dydaktyzmu</w:t>
            </w:r>
          </w:p>
          <w:p w14:paraId="6187E175" w14:textId="77777777" w:rsidR="00E7174F" w:rsidRDefault="00000000">
            <w:pPr>
              <w:pStyle w:val="Tekstpodstawowy"/>
              <w:shd w:val="clear" w:color="auto" w:fill="FFFFFF"/>
              <w:ind w:left="1440"/>
            </w:pPr>
            <w:r>
              <w:t>Błąd werbalizmu</w:t>
            </w:r>
          </w:p>
          <w:p w14:paraId="34E13F57" w14:textId="77777777" w:rsidR="00E7174F" w:rsidRDefault="00000000">
            <w:pPr>
              <w:pStyle w:val="Tekstpodstawowy"/>
              <w:shd w:val="clear" w:color="auto" w:fill="FFFFFF"/>
              <w:ind w:left="1440"/>
            </w:pPr>
            <w:r>
              <w:t>Sofistyka</w:t>
            </w:r>
          </w:p>
          <w:p w14:paraId="4047AD6B" w14:textId="77777777" w:rsidR="00E7174F" w:rsidRDefault="00000000">
            <w:pPr>
              <w:pStyle w:val="Tekstpodstawowy"/>
              <w:shd w:val="clear" w:color="auto" w:fill="FFFFFF"/>
              <w:ind w:left="720"/>
            </w:pPr>
            <w:r>
              <w:t>Odczyty i referaty</w:t>
            </w:r>
          </w:p>
          <w:p w14:paraId="18D4C049" w14:textId="77777777" w:rsidR="00E7174F" w:rsidRDefault="00000000">
            <w:pPr>
              <w:pStyle w:val="Tekstpodstawowy"/>
              <w:shd w:val="clear" w:color="auto" w:fill="FFFFFF"/>
              <w:ind w:left="1440"/>
            </w:pPr>
            <w:r>
              <w:t>Informacja i czas przeznaczony na jej przekazanie</w:t>
            </w:r>
          </w:p>
          <w:p w14:paraId="34E15EE7" w14:textId="77777777" w:rsidR="00E7174F" w:rsidRDefault="00000000">
            <w:pPr>
              <w:pStyle w:val="Tekstpodstawowy"/>
              <w:shd w:val="clear" w:color="auto" w:fill="FFFFFF"/>
              <w:ind w:left="1440"/>
            </w:pPr>
            <w:r>
              <w:t>Audytorium</w:t>
            </w:r>
          </w:p>
          <w:p w14:paraId="4502881A" w14:textId="77777777" w:rsidR="00E7174F" w:rsidRDefault="00000000">
            <w:pPr>
              <w:pStyle w:val="Tekstpodstawowy"/>
              <w:shd w:val="clear" w:color="auto" w:fill="FFFFFF"/>
              <w:ind w:left="1440"/>
            </w:pPr>
            <w:r>
              <w:t>Struktura i sposób wypowiedzi</w:t>
            </w:r>
          </w:p>
          <w:p w14:paraId="0D2C3287" w14:textId="77777777" w:rsidR="00E7174F" w:rsidRDefault="00000000">
            <w:pPr>
              <w:pStyle w:val="Tekstpodstawowy"/>
              <w:shd w:val="clear" w:color="auto" w:fill="FFFFFF"/>
              <w:snapToGrid w:val="0"/>
              <w:ind w:left="1440"/>
            </w:pPr>
            <w:r>
              <w:t>Dyskusja</w:t>
            </w:r>
          </w:p>
        </w:tc>
      </w:tr>
      <w:tr w:rsidR="00E7174F" w14:paraId="6601F719" w14:textId="77777777">
        <w:tc>
          <w:tcPr>
            <w:tcW w:w="9639" w:type="dxa"/>
            <w:shd w:val="clear" w:color="auto" w:fill="auto"/>
          </w:tcPr>
          <w:p w14:paraId="203955CB" w14:textId="77777777" w:rsidR="00E7174F" w:rsidRDefault="00000000">
            <w:pPr>
              <w:pStyle w:val="Tekstpodstawowy"/>
              <w:shd w:val="clear" w:color="auto" w:fill="FFFFFF"/>
              <w:snapToGrid w:val="0"/>
            </w:pPr>
            <w:r>
              <w:rPr>
                <w:b/>
              </w:rPr>
              <w:lastRenderedPageBreak/>
              <w:t>Plan badań</w:t>
            </w:r>
          </w:p>
          <w:p w14:paraId="529D0684" w14:textId="77777777" w:rsidR="00E7174F" w:rsidRDefault="00000000">
            <w:pPr>
              <w:pStyle w:val="Tekstpodstawowy"/>
              <w:ind w:left="720"/>
            </w:pPr>
            <w:r>
              <w:t>Wykorzystanie krótkich odcinków czasu</w:t>
            </w:r>
          </w:p>
          <w:p w14:paraId="6D0FD183" w14:textId="77777777" w:rsidR="00E7174F" w:rsidRDefault="00000000">
            <w:pPr>
              <w:pStyle w:val="Tekstpodstawowy"/>
              <w:ind w:left="720"/>
            </w:pPr>
            <w:r>
              <w:t>Rok, miesiąc, tydzień, dzień jako jednostki organizacji czasu pracy.</w:t>
            </w:r>
          </w:p>
          <w:p w14:paraId="12E58D72" w14:textId="77777777" w:rsidR="00E7174F" w:rsidRDefault="00000000">
            <w:pPr>
              <w:pStyle w:val="Tekstpodstawowy"/>
              <w:ind w:left="720"/>
            </w:pPr>
            <w:r>
              <w:t>Podstawowe zasady tworzenia Planu pracy</w:t>
            </w:r>
          </w:p>
          <w:p w14:paraId="0B7015D3" w14:textId="77777777" w:rsidR="00E7174F" w:rsidRDefault="00000000">
            <w:pPr>
              <w:pStyle w:val="Tekstpodstawowy"/>
              <w:snapToGrid w:val="0"/>
              <w:ind w:left="720"/>
            </w:pPr>
            <w:r>
              <w:t>Korekta planu w trakcie pisania pracy</w:t>
            </w:r>
          </w:p>
        </w:tc>
      </w:tr>
      <w:tr w:rsidR="00E7174F" w14:paraId="559DBECD" w14:textId="77777777">
        <w:tc>
          <w:tcPr>
            <w:tcW w:w="9639" w:type="dxa"/>
            <w:shd w:val="clear" w:color="auto" w:fill="auto"/>
          </w:tcPr>
          <w:p w14:paraId="747163CE" w14:textId="77777777" w:rsidR="00E7174F" w:rsidRDefault="00000000">
            <w:pPr>
              <w:pStyle w:val="Tekstpodstawowy"/>
              <w:shd w:val="clear" w:color="auto" w:fill="FFFFFF"/>
              <w:snapToGrid w:val="0"/>
            </w:pPr>
            <w:r>
              <w:rPr>
                <w:b/>
              </w:rPr>
              <w:t>Recenzje, artykuły, prace naukowe – struktura i kryteria oceny</w:t>
            </w:r>
          </w:p>
          <w:p w14:paraId="3D0EBAFD" w14:textId="77777777" w:rsidR="00E7174F" w:rsidRDefault="00000000">
            <w:pPr>
              <w:pStyle w:val="Tekstpodstawowy"/>
              <w:shd w:val="clear" w:color="auto" w:fill="FFFFFF"/>
              <w:ind w:left="720"/>
            </w:pPr>
            <w:r>
              <w:t>Cele jakie powinien realizować wstęp pracy naukowej i zakres informacji które  winien zawierać</w:t>
            </w:r>
          </w:p>
          <w:p w14:paraId="79285E23" w14:textId="77777777" w:rsidR="00E7174F" w:rsidRDefault="00000000">
            <w:pPr>
              <w:pStyle w:val="Tekstpodstawowy"/>
              <w:shd w:val="clear" w:color="auto" w:fill="FFFFFF"/>
              <w:ind w:left="720"/>
            </w:pPr>
            <w:r>
              <w:t>Struktura  treści w rozwinięciu pracy naukowej</w:t>
            </w:r>
          </w:p>
          <w:p w14:paraId="1CB069F1" w14:textId="77777777" w:rsidR="00E7174F" w:rsidRDefault="00000000">
            <w:pPr>
              <w:pStyle w:val="Tekstpodstawowy"/>
              <w:shd w:val="clear" w:color="auto" w:fill="FFFFFF"/>
              <w:ind w:left="720"/>
            </w:pPr>
            <w:r>
              <w:t>Zakończenie i jego rola</w:t>
            </w:r>
          </w:p>
          <w:p w14:paraId="36DCF487" w14:textId="77777777" w:rsidR="00E7174F" w:rsidRDefault="00000000">
            <w:pPr>
              <w:pStyle w:val="Tekstpodstawowy"/>
              <w:shd w:val="clear" w:color="auto" w:fill="FFFFFF"/>
              <w:snapToGrid w:val="0"/>
              <w:ind w:left="720"/>
            </w:pPr>
            <w:r>
              <w:t>Przypisy, bibliografia oraz indeksy osób i rzeczy – ich rola i zasady tworzenia</w:t>
            </w:r>
          </w:p>
        </w:tc>
      </w:tr>
    </w:tbl>
    <w:p w14:paraId="1FAD9D8F" w14:textId="77777777" w:rsidR="00E7174F" w:rsidRDefault="00E7174F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14:paraId="62823DAE" w14:textId="77777777" w:rsidR="00E7174F" w:rsidRDefault="00E7174F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39852809" w14:textId="77777777" w:rsidR="00E7174F" w:rsidRDefault="00E7174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5DA35B" w14:textId="77777777" w:rsidR="00E7174F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5750BBD7" w14:textId="77777777" w:rsidR="00E7174F" w:rsidRDefault="00E717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430284" w14:textId="77777777" w:rsidR="00E7174F" w:rsidRDefault="00000000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 xml:space="preserve">.: </w:t>
      </w:r>
    </w:p>
    <w:p w14:paraId="58C472DE" w14:textId="77777777" w:rsidR="00E7174F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0377A497" w14:textId="77777777" w:rsidR="00E7174F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1FF1E496" w14:textId="77777777" w:rsidR="00E7174F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1DDB1D05" w14:textId="77777777" w:rsidR="00E7174F" w:rsidRDefault="00E717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F50A13" w14:textId="77777777" w:rsidR="00E7174F" w:rsidRDefault="00000000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wykład problemowy</w:t>
      </w:r>
    </w:p>
    <w:p w14:paraId="4890831F" w14:textId="77777777" w:rsidR="00E7174F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analiza tekstów z dyskusją,</w:t>
      </w:r>
    </w:p>
    <w:p w14:paraId="6B031ECA" w14:textId="77777777" w:rsidR="00E7174F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 xml:space="preserve"> praca w grupach (rozwiązywanie zadań, dyskusja)</w:t>
      </w:r>
    </w:p>
    <w:p w14:paraId="71C1261D" w14:textId="77777777" w:rsidR="00E7174F" w:rsidRDefault="00E7174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9E014C2" w14:textId="77777777" w:rsidR="00E7174F" w:rsidRDefault="00E7174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891172" w14:textId="77777777" w:rsidR="00E7174F" w:rsidRDefault="00E7174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6F1A61" w14:textId="77777777" w:rsidR="00E7174F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1653DE85" w14:textId="77777777" w:rsidR="00E7174F" w:rsidRDefault="00E7174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8C61A5" w14:textId="77777777" w:rsidR="00E7174F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668ABBCC" w14:textId="77777777" w:rsidR="00E7174F" w:rsidRDefault="00E717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E7174F" w14:paraId="358610BC" w14:textId="77777777">
        <w:tc>
          <w:tcPr>
            <w:tcW w:w="1985" w:type="dxa"/>
            <w:vAlign w:val="center"/>
          </w:tcPr>
          <w:p w14:paraId="73537E89" w14:textId="77777777" w:rsidR="00E7174F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52A5084" w14:textId="77777777" w:rsidR="00E7174F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235FD6CF" w14:textId="77777777" w:rsidR="00E7174F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EC08A88" w14:textId="77777777" w:rsidR="00E7174F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B8F5A40" w14:textId="77777777" w:rsidR="00E7174F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7174F" w14:paraId="09671826" w14:textId="77777777">
        <w:tc>
          <w:tcPr>
            <w:tcW w:w="1985" w:type="dxa"/>
          </w:tcPr>
          <w:p w14:paraId="733CBAB6" w14:textId="77777777" w:rsidR="00E7174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K_W04</w:t>
            </w:r>
          </w:p>
        </w:tc>
        <w:tc>
          <w:tcPr>
            <w:tcW w:w="5528" w:type="dxa"/>
          </w:tcPr>
          <w:p w14:paraId="7BD3BDB7" w14:textId="77777777" w:rsidR="00E7174F" w:rsidRDefault="00000000">
            <w:pPr>
              <w:pStyle w:val="Punktygwne"/>
              <w:spacing w:before="120" w:after="0"/>
              <w:rPr>
                <w:b w:val="0"/>
                <w:strike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obserwacja w trakcie zajęć, wygłoszenie referatu na forum grupy</w:t>
            </w:r>
          </w:p>
        </w:tc>
        <w:tc>
          <w:tcPr>
            <w:tcW w:w="2126" w:type="dxa"/>
          </w:tcPr>
          <w:p w14:paraId="05222160" w14:textId="77777777" w:rsidR="00E7174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Ćwiczenia audytoryjne</w:t>
            </w:r>
          </w:p>
        </w:tc>
      </w:tr>
      <w:tr w:rsidR="00E7174F" w14:paraId="76BA28C9" w14:textId="77777777">
        <w:tc>
          <w:tcPr>
            <w:tcW w:w="1985" w:type="dxa"/>
          </w:tcPr>
          <w:p w14:paraId="53162D17" w14:textId="77777777" w:rsidR="00E7174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K_U01</w:t>
            </w:r>
          </w:p>
        </w:tc>
        <w:tc>
          <w:tcPr>
            <w:tcW w:w="5528" w:type="dxa"/>
          </w:tcPr>
          <w:p w14:paraId="14CCA98B" w14:textId="77777777" w:rsidR="00E7174F" w:rsidRDefault="0000000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obserwacja w trakcie zajęć, wygłoszenie referatu na forum grupy</w:t>
            </w:r>
          </w:p>
        </w:tc>
        <w:tc>
          <w:tcPr>
            <w:tcW w:w="2126" w:type="dxa"/>
          </w:tcPr>
          <w:p w14:paraId="0A90F957" w14:textId="77777777" w:rsidR="00E7174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Ćwiczenia audytoryjne</w:t>
            </w:r>
          </w:p>
        </w:tc>
      </w:tr>
      <w:tr w:rsidR="00E7174F" w14:paraId="644226DE" w14:textId="77777777">
        <w:tc>
          <w:tcPr>
            <w:tcW w:w="1985" w:type="dxa"/>
          </w:tcPr>
          <w:p w14:paraId="5EBBB156" w14:textId="77777777" w:rsidR="00E7174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K_U02</w:t>
            </w:r>
          </w:p>
        </w:tc>
        <w:tc>
          <w:tcPr>
            <w:tcW w:w="5528" w:type="dxa"/>
          </w:tcPr>
          <w:p w14:paraId="618F1611" w14:textId="77777777" w:rsidR="00E7174F" w:rsidRDefault="0000000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obserwacja w trakcie zajęć, wygłoszenie referatu na forum grupy</w:t>
            </w:r>
          </w:p>
        </w:tc>
        <w:tc>
          <w:tcPr>
            <w:tcW w:w="2126" w:type="dxa"/>
          </w:tcPr>
          <w:p w14:paraId="494E849C" w14:textId="77777777" w:rsidR="00E7174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Ćwiczenia audytoryjne</w:t>
            </w:r>
          </w:p>
        </w:tc>
      </w:tr>
      <w:tr w:rsidR="00E7174F" w14:paraId="50DD2D02" w14:textId="77777777">
        <w:tc>
          <w:tcPr>
            <w:tcW w:w="1985" w:type="dxa"/>
          </w:tcPr>
          <w:p w14:paraId="58D9F674" w14:textId="77777777" w:rsidR="00E7174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K_U03</w:t>
            </w:r>
          </w:p>
        </w:tc>
        <w:tc>
          <w:tcPr>
            <w:tcW w:w="5528" w:type="dxa"/>
          </w:tcPr>
          <w:p w14:paraId="3CD097E2" w14:textId="77777777" w:rsidR="00E7174F" w:rsidRDefault="0000000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obserwacja w trakcie zajęć, wygłoszenie referatu na forum grupy</w:t>
            </w:r>
          </w:p>
        </w:tc>
        <w:tc>
          <w:tcPr>
            <w:tcW w:w="2126" w:type="dxa"/>
          </w:tcPr>
          <w:p w14:paraId="295F877A" w14:textId="77777777" w:rsidR="00E7174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Ćwiczenia audytoryjne</w:t>
            </w:r>
          </w:p>
        </w:tc>
      </w:tr>
      <w:tr w:rsidR="00E7174F" w14:paraId="266FFD6F" w14:textId="77777777">
        <w:tc>
          <w:tcPr>
            <w:tcW w:w="1985" w:type="dxa"/>
          </w:tcPr>
          <w:p w14:paraId="50148FD3" w14:textId="77777777" w:rsidR="00E7174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K_K01</w:t>
            </w:r>
          </w:p>
        </w:tc>
        <w:tc>
          <w:tcPr>
            <w:tcW w:w="5528" w:type="dxa"/>
          </w:tcPr>
          <w:p w14:paraId="3FDE7349" w14:textId="77777777" w:rsidR="00E7174F" w:rsidRDefault="0000000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obserwacja w trakcie zajęć, wygłoszenie referatu na forum grupy</w:t>
            </w:r>
          </w:p>
        </w:tc>
        <w:tc>
          <w:tcPr>
            <w:tcW w:w="2126" w:type="dxa"/>
          </w:tcPr>
          <w:p w14:paraId="53F984FF" w14:textId="77777777" w:rsidR="00E7174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Ćwiczenia audytoryjne</w:t>
            </w:r>
          </w:p>
        </w:tc>
      </w:tr>
      <w:tr w:rsidR="00E7174F" w14:paraId="60C5F7C3" w14:textId="77777777">
        <w:tc>
          <w:tcPr>
            <w:tcW w:w="1985" w:type="dxa"/>
          </w:tcPr>
          <w:p w14:paraId="315A5A26" w14:textId="77777777" w:rsidR="00E7174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lastRenderedPageBreak/>
              <w:t>K_K03</w:t>
            </w:r>
          </w:p>
        </w:tc>
        <w:tc>
          <w:tcPr>
            <w:tcW w:w="5528" w:type="dxa"/>
          </w:tcPr>
          <w:p w14:paraId="724140F0" w14:textId="77777777" w:rsidR="00E7174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obserwacja w trakcie zajęć, wygłoszenie referatu na forum grupy</w:t>
            </w:r>
          </w:p>
        </w:tc>
        <w:tc>
          <w:tcPr>
            <w:tcW w:w="2126" w:type="dxa"/>
          </w:tcPr>
          <w:p w14:paraId="4C652EEC" w14:textId="77777777" w:rsidR="00E7174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Ćwiczenia audytoryjne</w:t>
            </w:r>
          </w:p>
        </w:tc>
      </w:tr>
    </w:tbl>
    <w:p w14:paraId="25BEE07D" w14:textId="77777777" w:rsidR="00E7174F" w:rsidRDefault="00E717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B6DD6D" w14:textId="77777777" w:rsidR="00E7174F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059530C" w14:textId="77777777" w:rsidR="00E7174F" w:rsidRDefault="00E7174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E7174F" w14:paraId="124E6560" w14:textId="77777777">
        <w:tc>
          <w:tcPr>
            <w:tcW w:w="9670" w:type="dxa"/>
          </w:tcPr>
          <w:p w14:paraId="0DD3D2E5" w14:textId="77777777" w:rsidR="00E7174F" w:rsidRDefault="00000000">
            <w:pPr>
              <w:pStyle w:val="Punktygwne"/>
              <w:spacing w:before="120" w:after="120"/>
              <w:ind w:left="113" w:right="113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Ocena końcowa jest średnią z trzech ocen. Pierwsza jest oceną aktywności oraz wypowiedzi słuchacza w trakcie trwania całego kursu. Druga ocena odzwierciedla formalną poprawność wypowiedzi pisemnej (tu brane są pod uwagę wymogi formalne takie jak np. poprawność formatowania tekstu, poprawność wykonania odnośników; poprawność wykonania bibliografii). Trzecia ocena odnosi się do wypowiedzi ustnej – brane są po uwagę takie kryteria jak dostosowanie długości wystąpienia do posiadanego czasu, płynność wypowiedzi, stopień w jakim prelegentowi udaje się osiągnąć „kontakt” ze słuchaczami.</w:t>
            </w:r>
          </w:p>
        </w:tc>
      </w:tr>
    </w:tbl>
    <w:p w14:paraId="6493C09B" w14:textId="77777777" w:rsidR="00E7174F" w:rsidRDefault="00E717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50E502" w14:textId="77777777" w:rsidR="00E7174F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16E4A61" w14:textId="77777777" w:rsidR="00E7174F" w:rsidRDefault="00E717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E7174F" w14:paraId="65CA15BE" w14:textId="77777777">
        <w:tc>
          <w:tcPr>
            <w:tcW w:w="4962" w:type="dxa"/>
            <w:vAlign w:val="center"/>
          </w:tcPr>
          <w:p w14:paraId="1F283E1C" w14:textId="77777777" w:rsidR="00E7174F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5E38DF6" w14:textId="77777777" w:rsidR="00E7174F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7174F" w14:paraId="02D04A3A" w14:textId="77777777">
        <w:tc>
          <w:tcPr>
            <w:tcW w:w="4962" w:type="dxa"/>
          </w:tcPr>
          <w:p w14:paraId="14B11223" w14:textId="77777777" w:rsidR="00E7174F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</w:tcPr>
          <w:p w14:paraId="681182B5" w14:textId="77777777" w:rsidR="00E7174F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E7174F" w14:paraId="0540C384" w14:textId="77777777">
        <w:tc>
          <w:tcPr>
            <w:tcW w:w="4962" w:type="dxa"/>
          </w:tcPr>
          <w:p w14:paraId="0BBC38D6" w14:textId="77777777" w:rsidR="00E7174F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EDD3233" w14:textId="77777777" w:rsidR="00E7174F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6DBB1CD" w14:textId="77777777" w:rsidR="00E7174F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E7174F" w14:paraId="7B0BB11C" w14:textId="77777777">
        <w:tc>
          <w:tcPr>
            <w:tcW w:w="4962" w:type="dxa"/>
          </w:tcPr>
          <w:p w14:paraId="209961B7" w14:textId="77777777" w:rsidR="00E7174F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7467D40" w14:textId="77777777" w:rsidR="00E7174F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63FDCF0" w14:textId="77777777" w:rsidR="00E7174F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</w:t>
            </w:r>
          </w:p>
        </w:tc>
      </w:tr>
      <w:tr w:rsidR="00E7174F" w14:paraId="7D77745D" w14:textId="77777777">
        <w:tc>
          <w:tcPr>
            <w:tcW w:w="4962" w:type="dxa"/>
          </w:tcPr>
          <w:p w14:paraId="0A967BC8" w14:textId="77777777" w:rsidR="00E7174F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A175DD4" w14:textId="77777777" w:rsidR="00E7174F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E7174F" w14:paraId="16F18C9D" w14:textId="77777777">
        <w:tc>
          <w:tcPr>
            <w:tcW w:w="4962" w:type="dxa"/>
          </w:tcPr>
          <w:p w14:paraId="6AB818A1" w14:textId="77777777" w:rsidR="00E7174F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395DAA4" w14:textId="77777777" w:rsidR="00E7174F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4BAC1E01" w14:textId="77777777" w:rsidR="00E7174F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507E455" w14:textId="77777777" w:rsidR="00E7174F" w:rsidRDefault="00E717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CF4DCC" w14:textId="77777777" w:rsidR="00E7174F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3DE85870" w14:textId="77777777" w:rsidR="00E7174F" w:rsidRDefault="00E7174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E7174F" w14:paraId="0C15BA7D" w14:textId="77777777">
        <w:trPr>
          <w:trHeight w:val="397"/>
        </w:trPr>
        <w:tc>
          <w:tcPr>
            <w:tcW w:w="3544" w:type="dxa"/>
          </w:tcPr>
          <w:p w14:paraId="1595858D" w14:textId="77777777" w:rsidR="00E7174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43122EE" w14:textId="77777777" w:rsidR="00E7174F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E7174F" w14:paraId="553FFA2E" w14:textId="77777777">
        <w:trPr>
          <w:trHeight w:val="397"/>
        </w:trPr>
        <w:tc>
          <w:tcPr>
            <w:tcW w:w="3544" w:type="dxa"/>
          </w:tcPr>
          <w:p w14:paraId="389FFF77" w14:textId="77777777" w:rsidR="00E7174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D183897" w14:textId="77777777" w:rsidR="00E7174F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126DA456" w14:textId="77777777" w:rsidR="00E7174F" w:rsidRDefault="00E7174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4620C1" w14:textId="77777777" w:rsidR="00E7174F" w:rsidRDefault="00000000">
      <w:pPr>
        <w:pStyle w:val="Punktygwne"/>
        <w:numPr>
          <w:ilvl w:val="0"/>
          <w:numId w:val="2"/>
        </w:numPr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LITERATURA </w:t>
      </w:r>
    </w:p>
    <w:p w14:paraId="046357B8" w14:textId="77777777" w:rsidR="00E7174F" w:rsidRDefault="00E7174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228EBE2" w14:textId="77777777" w:rsidR="00E7174F" w:rsidRDefault="00E7174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7174F" w14:paraId="6E07EFED" w14:textId="77777777">
        <w:trPr>
          <w:trHeight w:val="397"/>
        </w:trPr>
        <w:tc>
          <w:tcPr>
            <w:tcW w:w="7513" w:type="dxa"/>
          </w:tcPr>
          <w:p w14:paraId="26EE263A" w14:textId="77777777" w:rsidR="00E7174F" w:rsidRDefault="00000000">
            <w:pPr>
              <w:snapToGrid w:val="0"/>
              <w:rPr>
                <w:color w:val="333333"/>
              </w:rPr>
            </w:pPr>
            <w:r>
              <w:rPr>
                <w:b/>
                <w:smallCaps/>
              </w:rPr>
              <w:t>Literatura podstawowa:</w:t>
            </w:r>
          </w:p>
          <w:p w14:paraId="193D52EB" w14:textId="795EE4F1" w:rsidR="00E7174F" w:rsidRDefault="00000000">
            <w:pPr>
              <w:pStyle w:val="Tekstpodstawowy"/>
              <w:snapToGrid w:val="0"/>
              <w:rPr>
                <w:rFonts w:ascii="Times New Roman" w:hAnsi="Times New Roman"/>
              </w:rPr>
            </w:pPr>
            <w:r>
              <w:rPr>
                <w:color w:val="333333"/>
              </w:rPr>
              <w:t xml:space="preserve">Stefan Rudniański, </w:t>
            </w:r>
            <w:r>
              <w:rPr>
                <w:i/>
                <w:color w:val="333333"/>
              </w:rPr>
              <w:t>Technologia pracy umysłowej (Higiena, Organizacja, Metodyka)</w:t>
            </w:r>
            <w:r>
              <w:rPr>
                <w:color w:val="333333"/>
              </w:rPr>
              <w:t>, Wyd. L</w:t>
            </w:r>
            <w:r w:rsidR="00804C78">
              <w:rPr>
                <w:color w:val="333333"/>
              </w:rPr>
              <w:t xml:space="preserve">udowa </w:t>
            </w:r>
            <w:r>
              <w:rPr>
                <w:color w:val="333333"/>
              </w:rPr>
              <w:t>S</w:t>
            </w:r>
            <w:r w:rsidR="00804C78">
              <w:rPr>
                <w:color w:val="333333"/>
              </w:rPr>
              <w:t>półdzielnia</w:t>
            </w:r>
            <w:r>
              <w:rPr>
                <w:color w:val="333333"/>
              </w:rPr>
              <w:t xml:space="preserve"> W</w:t>
            </w:r>
            <w:r w:rsidR="00804C78">
              <w:rPr>
                <w:color w:val="333333"/>
              </w:rPr>
              <w:t>ydawnicza</w:t>
            </w:r>
            <w:r>
              <w:rPr>
                <w:color w:val="333333"/>
              </w:rPr>
              <w:t xml:space="preserve">, Warszawa 1957, s. 13-37, 42-66; 72- 81; 97-147 </w:t>
            </w:r>
          </w:p>
          <w:p w14:paraId="60A2BEA9" w14:textId="77777777" w:rsidR="00E7174F" w:rsidRDefault="00000000">
            <w:pPr>
              <w:snapToGrid w:val="0"/>
            </w:pPr>
            <w:r>
              <w:rPr>
                <w:rFonts w:ascii="Times New Roman" w:hAnsi="Times New Roman"/>
              </w:rPr>
              <w:t xml:space="preserve">Jan Boć, </w:t>
            </w:r>
            <w:r>
              <w:rPr>
                <w:rFonts w:ascii="Times New Roman" w:hAnsi="Times New Roman"/>
                <w:i/>
              </w:rPr>
              <w:t>Jak pisać pracę magisterską</w:t>
            </w:r>
            <w:r>
              <w:rPr>
                <w:rFonts w:ascii="Times New Roman" w:hAnsi="Times New Roman"/>
              </w:rPr>
              <w:t>, Kolonia Limited 2006, s. 32-45.</w:t>
            </w:r>
          </w:p>
          <w:p w14:paraId="5E794990" w14:textId="77777777" w:rsidR="00E7174F" w:rsidRDefault="00E7174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E7174F" w14:paraId="16E9C757" w14:textId="77777777">
        <w:trPr>
          <w:trHeight w:val="397"/>
        </w:trPr>
        <w:tc>
          <w:tcPr>
            <w:tcW w:w="7513" w:type="dxa"/>
          </w:tcPr>
          <w:p w14:paraId="418C5667" w14:textId="77777777" w:rsidR="00E7174F" w:rsidRDefault="0000000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Literatura uzupełniająca: </w:t>
            </w:r>
          </w:p>
          <w:p w14:paraId="3FDB7846" w14:textId="77777777" w:rsidR="00E7174F" w:rsidRDefault="00E7174F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</w:p>
          <w:p w14:paraId="61A1DA83" w14:textId="77777777" w:rsidR="00E7174F" w:rsidRDefault="00000000">
            <w:pPr>
              <w:pStyle w:val="Tekstpodstawowy"/>
            </w:pPr>
            <w:r>
              <w:lastRenderedPageBreak/>
              <w:t xml:space="preserve">Jarosław Rudniański, </w:t>
            </w:r>
            <w:r>
              <w:rPr>
                <w:i/>
              </w:rPr>
              <w:t>Sprawność umysłowa</w:t>
            </w:r>
            <w:r>
              <w:t xml:space="preserve">, </w:t>
            </w:r>
            <w:r>
              <w:rPr>
                <w:color w:val="333333"/>
              </w:rPr>
              <w:t xml:space="preserve">Wyd. Wiedza Powszechna, </w:t>
            </w:r>
            <w:r>
              <w:t xml:space="preserve">Warszawa 1984. </w:t>
            </w:r>
          </w:p>
          <w:p w14:paraId="1948BF90" w14:textId="77777777" w:rsidR="00E7174F" w:rsidRDefault="0000000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Jarosław Rudniański, </w:t>
            </w:r>
            <w:r>
              <w:rPr>
                <w:b w:val="0"/>
                <w:i/>
                <w:smallCaps w:val="0"/>
                <w:sz w:val="22"/>
              </w:rPr>
              <w:t>Nauka : twórczość i organizacja</w:t>
            </w:r>
            <w:r>
              <w:rPr>
                <w:b w:val="0"/>
                <w:smallCaps w:val="0"/>
                <w:sz w:val="22"/>
              </w:rPr>
              <w:t>, Wyd. Państwowe Wydawnictwo Naukowe, Warszawa 1976.</w:t>
            </w:r>
          </w:p>
        </w:tc>
      </w:tr>
    </w:tbl>
    <w:p w14:paraId="219107C9" w14:textId="77777777" w:rsidR="00E7174F" w:rsidRDefault="00E7174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E45FD1" w14:textId="77777777" w:rsidR="00E7174F" w:rsidRDefault="00E7174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3CBECC" w14:textId="77777777" w:rsidR="00E7174F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E7174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6846A" w14:textId="77777777" w:rsidR="00DA62B6" w:rsidRDefault="00DA62B6">
      <w:pPr>
        <w:spacing w:line="240" w:lineRule="auto"/>
      </w:pPr>
      <w:r>
        <w:separator/>
      </w:r>
    </w:p>
  </w:endnote>
  <w:endnote w:type="continuationSeparator" w:id="0">
    <w:p w14:paraId="30A0FC12" w14:textId="77777777" w:rsidR="00DA62B6" w:rsidRDefault="00DA62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T16DDFo00">
    <w:altName w:val="Times New Roman"/>
    <w:charset w:val="EE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B481E" w14:textId="77777777" w:rsidR="00DA62B6" w:rsidRDefault="00DA62B6">
      <w:pPr>
        <w:spacing w:after="0"/>
      </w:pPr>
      <w:r>
        <w:separator/>
      </w:r>
    </w:p>
  </w:footnote>
  <w:footnote w:type="continuationSeparator" w:id="0">
    <w:p w14:paraId="124B3A94" w14:textId="77777777" w:rsidR="00DA62B6" w:rsidRDefault="00DA62B6">
      <w:pPr>
        <w:spacing w:after="0"/>
      </w:pPr>
      <w:r>
        <w:continuationSeparator/>
      </w:r>
    </w:p>
  </w:footnote>
  <w:footnote w:id="1">
    <w:p w14:paraId="42CBDB93" w14:textId="77777777" w:rsidR="00E7174F" w:rsidRDefault="0000000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18CCA9D"/>
    <w:multiLevelType w:val="singleLevel"/>
    <w:tmpl w:val="A18CCA9D"/>
    <w:lvl w:ilvl="0">
      <w:start w:val="7"/>
      <w:numFmt w:val="decimal"/>
      <w:suff w:val="space"/>
      <w:lvlText w:val="%1."/>
      <w:lvlJc w:val="left"/>
    </w:lvl>
  </w:abstractNum>
  <w:abstractNum w:abstractNumId="1" w15:restartNumberingAfterBreak="0">
    <w:nsid w:val="1B802A9A"/>
    <w:multiLevelType w:val="multilevel"/>
    <w:tmpl w:val="1B802A9A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240604352">
    <w:abstractNumId w:val="1"/>
  </w:num>
  <w:num w:numId="2" w16cid:durableId="2060744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5B19"/>
    <w:rsid w:val="000D04B0"/>
    <w:rsid w:val="000F1C57"/>
    <w:rsid w:val="000F5615"/>
    <w:rsid w:val="00124BFF"/>
    <w:rsid w:val="0012560E"/>
    <w:rsid w:val="00127108"/>
    <w:rsid w:val="00134B13"/>
    <w:rsid w:val="0014273A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7BC"/>
    <w:rsid w:val="003D18A9"/>
    <w:rsid w:val="003D6CE2"/>
    <w:rsid w:val="003E1941"/>
    <w:rsid w:val="003E2FE6"/>
    <w:rsid w:val="003E49D5"/>
    <w:rsid w:val="003F38C0"/>
    <w:rsid w:val="0040513A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3A4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04C78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2CE1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4783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6F0"/>
    <w:rsid w:val="00B607DB"/>
    <w:rsid w:val="00B66529"/>
    <w:rsid w:val="00B75946"/>
    <w:rsid w:val="00B8056E"/>
    <w:rsid w:val="00B819C8"/>
    <w:rsid w:val="00B82308"/>
    <w:rsid w:val="00B90885"/>
    <w:rsid w:val="00BA0B5C"/>
    <w:rsid w:val="00BB520A"/>
    <w:rsid w:val="00BD3869"/>
    <w:rsid w:val="00BD66E9"/>
    <w:rsid w:val="00BD6FF4"/>
    <w:rsid w:val="00BF2C41"/>
    <w:rsid w:val="00C03462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35AA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2B6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174F"/>
    <w:rsid w:val="00E77E88"/>
    <w:rsid w:val="00E8107D"/>
    <w:rsid w:val="00E960BB"/>
    <w:rsid w:val="00EA2074"/>
    <w:rsid w:val="00EA4832"/>
    <w:rsid w:val="00EA4E9D"/>
    <w:rsid w:val="00EA7796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C6997"/>
    <w:rsid w:val="00FD503F"/>
    <w:rsid w:val="00FD7589"/>
    <w:rsid w:val="00FF016A"/>
    <w:rsid w:val="00FF1401"/>
    <w:rsid w:val="00FF5E7D"/>
    <w:rsid w:val="02163994"/>
    <w:rsid w:val="3D6D1D9D"/>
    <w:rsid w:val="4B1D48BA"/>
    <w:rsid w:val="6B1A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644756"/>
  <w15:docId w15:val="{DE9DDFA8-6BC9-47FA-B186-EF395A1EE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qFormat/>
    <w:pPr>
      <w:spacing w:after="120"/>
    </w:p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uiPriority w:val="99"/>
    <w:semiHidden/>
    <w:unhideWhenUsed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uiPriority w:val="99"/>
    <w:unhideWhenUsed/>
    <w:qFormat/>
    <w:rPr>
      <w:color w:val="0000FF"/>
      <w:u w:val="single"/>
    </w:rPr>
  </w:style>
  <w:style w:type="character" w:styleId="Numerstrony">
    <w:name w:val="page number"/>
    <w:basedOn w:val="Domylnaczcionkaakapitu"/>
    <w:semiHidden/>
    <w:qFormat/>
  </w:style>
  <w:style w:type="table" w:styleId="Tabela-Siatka">
    <w:name w:val="Table Grid"/>
    <w:basedOn w:val="Standardowy"/>
    <w:uiPriority w:val="5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ytuZnak">
    <w:name w:val="Tytuł Znak"/>
    <w:link w:val="Tytu"/>
    <w:qFormat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Pr>
      <w:rFonts w:ascii="Calibri" w:eastAsia="Calibri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Pr>
      <w:rFonts w:ascii="Calibri" w:hAnsi="Calibri" w:cs="Times New Roman"/>
      <w:sz w:val="20"/>
      <w:szCs w:val="20"/>
    </w:rPr>
  </w:style>
  <w:style w:type="paragraph" w:customStyle="1" w:styleId="Punktygwne">
    <w:name w:val="Punkty główne"/>
    <w:basedOn w:val="Normalny"/>
    <w:qFormat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qFormat/>
    <w:rPr>
      <w:rFonts w:ascii="Calibri" w:eastAsia="Calibri" w:hAnsi="Calibri"/>
      <w:sz w:val="22"/>
      <w:szCs w:val="22"/>
    </w:rPr>
  </w:style>
  <w:style w:type="paragraph" w:styleId="Bezodstpw">
    <w:name w:val="No Spacing"/>
    <w:uiPriority w:val="1"/>
    <w:qFormat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E716B-608E-4982-8596-13427218B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44</TotalTime>
  <Pages>7</Pages>
  <Words>1214</Words>
  <Characters>8438</Characters>
  <Application>Microsoft Office Word</Application>
  <DocSecurity>0</DocSecurity>
  <Lines>366</Lines>
  <Paragraphs>241</Paragraphs>
  <ScaleCrop>false</ScaleCrop>
  <Company>Hewlett-Packard Company</Company>
  <LinksUpToDate>false</LinksUpToDate>
  <CharactersWithSpaces>9411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Marek Bosak</cp:lastModifiedBy>
  <cp:revision>14</cp:revision>
  <cp:lastPrinted>2019-02-06T12:12:00Z</cp:lastPrinted>
  <dcterms:created xsi:type="dcterms:W3CDTF">2019-03-06T14:29:00Z</dcterms:created>
  <dcterms:modified xsi:type="dcterms:W3CDTF">2025-02-19T13:41:00Z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1045-12.2.0.19805</vt:lpwstr>
  </property>
  <property fmtid="{D5CDD505-2E9C-101B-9397-08002B2CF9AE}" pid="3" name="ICV">
    <vt:lpwstr>154DB7A6C1D94381B48D63CADC7E1D23_13</vt:lpwstr>
  </property>
  <property fmtid="{D5CDD505-2E9C-101B-9397-08002B2CF9AE}" pid="4" name="GrammarlyDocumentId">
    <vt:lpwstr>9f4fa3dda3148790bbd7a108381a8e6b6886024b3de039168209983cabc0f520</vt:lpwstr>
  </property>
</Properties>
</file>